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C5815" w:rsidTr="005C5815" w14:paraId="3F4363CF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815" w:rsidRDefault="005C5815" w14:paraId="7CA160C0" w14:textId="2149157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815" w:rsidRDefault="005C5815" w14:paraId="5609A44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C5815" w:rsidRDefault="005C5815" w14:paraId="4AF1219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C5815" w:rsidRDefault="005C5815" w14:paraId="1FA3B01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C5815" w:rsidRDefault="005C5815" w14:paraId="65A67E2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5C5815" w:rsidP="005C5815" w:rsidRDefault="005C5815" w14:paraId="1758BF6A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C5815" w:rsidP="005C5815" w:rsidRDefault="005C5815" w14:paraId="42B3F65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C5815" w:rsidP="005C5815" w:rsidRDefault="005C5815" w14:paraId="0CFF11C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St-2704/2019</w:t>
      </w:r>
    </w:p>
    <w:p w:rsidR="005C5815" w:rsidP="005C5815" w:rsidRDefault="005C5815" w14:paraId="30589C90" w14:textId="77777777">
      <w:pPr>
        <w:tabs>
          <w:tab w:val="left" w:pos="709"/>
        </w:tabs>
      </w:pPr>
      <w:r>
        <w:t xml:space="preserve"> </w:t>
      </w:r>
    </w:p>
    <w:p w:rsidR="005C5815" w:rsidP="005C5815" w:rsidRDefault="005C5815" w14:paraId="527B016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C5815" w:rsidP="005C5815" w:rsidRDefault="005C5815" w14:paraId="53F2868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C5815" w:rsidP="005C5815" w:rsidRDefault="005C5815" w14:paraId="1A1F6094" w14:textId="77777777">
      <w:pPr>
        <w:tabs>
          <w:tab w:val="left" w:pos="709"/>
        </w:tabs>
      </w:pPr>
    </w:p>
    <w:p w:rsidR="005C5815" w:rsidP="005C5815" w:rsidRDefault="005C5815" w14:paraId="40C8D37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5C5815" w:rsidP="005C5815" w:rsidRDefault="005C5815" w14:paraId="7364B9C4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C5815" w:rsidP="005C5815" w:rsidRDefault="005C5815" w14:paraId="7A378FFB" w14:textId="77777777">
      <w:pPr>
        <w:tabs>
          <w:tab w:val="left" w:pos="709"/>
        </w:tabs>
      </w:pPr>
    </w:p>
    <w:p w:rsidR="005C5815" w:rsidP="005C5815" w:rsidRDefault="005C5815" w14:paraId="409B9315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C5815" w:rsidP="005C5815" w:rsidRDefault="005C5815" w14:paraId="2B66730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C5815" w:rsidP="005C5815" w:rsidRDefault="005C5815" w14:paraId="1458C58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C5815" w:rsidP="005C5815" w:rsidRDefault="005C5815" w14:paraId="2C9F16B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C5815" w:rsidP="005C5815" w:rsidRDefault="005C5815" w14:paraId="6E379E02" w14:textId="77777777">
      <w:pPr>
        <w:tabs>
          <w:tab w:val="left" w:pos="709"/>
        </w:tabs>
      </w:pPr>
    </w:p>
    <w:p w:rsidR="005C5815" w:rsidP="005C5815" w:rsidRDefault="005C5815" w14:paraId="66B594A8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5C5815" w:rsidP="005C5815" w:rsidRDefault="005C5815" w14:paraId="5F14DA74" w14:textId="77777777">
      <w:pPr>
        <w:tabs>
          <w:tab w:val="left" w:pos="709"/>
        </w:tabs>
        <w:jc w:val="both"/>
      </w:pPr>
    </w:p>
    <w:p w:rsidR="005C5815" w:rsidP="005C5815" w:rsidRDefault="005C5815" w14:paraId="3E0D83C9" w14:textId="77777777">
      <w:pPr>
        <w:tabs>
          <w:tab w:val="left" w:pos="709"/>
        </w:tabs>
      </w:pPr>
      <w:r>
        <w:t xml:space="preserve"> </w:t>
      </w:r>
      <w:r>
        <w:tab/>
        <w:t>13. St-2704/2019</w:t>
      </w:r>
    </w:p>
    <w:p w:rsidR="005C5815" w:rsidP="005C5815" w:rsidRDefault="005C5815" w14:paraId="27858239" w14:textId="77777777">
      <w:pPr>
        <w:tabs>
          <w:tab w:val="left" w:pos="709"/>
        </w:tabs>
      </w:pPr>
    </w:p>
    <w:p w:rsidR="005C5815" w:rsidP="005C5815" w:rsidRDefault="005C5815" w14:paraId="47E1942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C5815" w:rsidP="005C5815" w:rsidRDefault="005C5815" w14:paraId="33FCA48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C5815" w:rsidP="005C5815" w:rsidRDefault="005C5815" w14:paraId="7E3FE5F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5C5815" w:rsidP="005C5815" w:rsidRDefault="005C5815" w14:paraId="74672826" w14:textId="77777777">
      <w:pPr>
        <w:tabs>
          <w:tab w:val="left" w:pos="709"/>
        </w:tabs>
        <w:ind w:firstLine="708"/>
        <w:jc w:val="both"/>
      </w:pPr>
    </w:p>
    <w:p w:rsidR="005C5815" w:rsidP="005C5815" w:rsidRDefault="005C5815" w14:paraId="347C22C8" w14:textId="77777777">
      <w:pPr>
        <w:tabs>
          <w:tab w:val="left" w:pos="709"/>
        </w:tabs>
        <w:jc w:val="both"/>
      </w:pPr>
      <w:r>
        <w:t xml:space="preserve">protiv </w:t>
      </w:r>
    </w:p>
    <w:p w:rsidR="005C5815" w:rsidP="005C5815" w:rsidRDefault="005C5815" w14:paraId="194F189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C5815" w:rsidP="005C5815" w:rsidRDefault="005C5815" w14:paraId="0A6E3836" w14:textId="77777777">
      <w:pPr>
        <w:tabs>
          <w:tab w:val="left" w:pos="709"/>
        </w:tabs>
        <w:ind w:left="708"/>
        <w:jc w:val="both"/>
      </w:pPr>
      <w:r>
        <w:tab/>
      </w:r>
      <w:proofErr w:type="spellStart"/>
      <w:r>
        <w:t>RoboMed</w:t>
      </w:r>
      <w:proofErr w:type="spellEnd"/>
      <w:r>
        <w:t xml:space="preserve"> d.o.o., Zagreb, Donje </w:t>
      </w:r>
      <w:proofErr w:type="spellStart"/>
      <w:r>
        <w:t>Prekrižje</w:t>
      </w:r>
      <w:proofErr w:type="spellEnd"/>
      <w:r>
        <w:t xml:space="preserve"> 45, OIB: 69761246014</w:t>
      </w:r>
    </w:p>
    <w:p w:rsidR="005C5815" w:rsidP="005C5815" w:rsidRDefault="005C5815" w14:paraId="416F38AC" w14:textId="77777777">
      <w:pPr>
        <w:tabs>
          <w:tab w:val="left" w:pos="709"/>
        </w:tabs>
        <w:ind w:left="708"/>
        <w:jc w:val="both"/>
      </w:pPr>
    </w:p>
    <w:p w:rsidR="005C5815" w:rsidP="005C5815" w:rsidRDefault="005C5815" w14:paraId="62DDFC25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C5815" w:rsidP="005C5815" w:rsidRDefault="005C5815" w14:paraId="791EF33A" w14:textId="77777777">
      <w:pPr>
        <w:tabs>
          <w:tab w:val="left" w:pos="709"/>
        </w:tabs>
        <w:jc w:val="both"/>
      </w:pPr>
    </w:p>
    <w:p w:rsidR="005C5815" w:rsidP="005C5815" w:rsidRDefault="005C5815" w14:paraId="3365E57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C5815" w:rsidP="005C5815" w:rsidRDefault="005C5815" w14:paraId="6720E78F" w14:textId="77777777">
      <w:pPr>
        <w:tabs>
          <w:tab w:val="left" w:pos="709"/>
        </w:tabs>
      </w:pPr>
    </w:p>
    <w:p w:rsidR="005C5815" w:rsidP="005C5815" w:rsidRDefault="005C5815" w14:paraId="7460574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C5815" w:rsidP="005C5815" w:rsidRDefault="005C5815" w14:paraId="2F012213" w14:textId="77777777">
      <w:pPr>
        <w:tabs>
          <w:tab w:val="left" w:pos="709"/>
        </w:tabs>
      </w:pPr>
    </w:p>
    <w:p w:rsidR="005C5815" w:rsidP="005C5815" w:rsidRDefault="005C5815" w14:paraId="5985004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C5815" w:rsidP="005C5815" w:rsidRDefault="005C5815" w14:paraId="5E697C2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C5815" w:rsidP="005C5815" w:rsidRDefault="005C5815" w14:paraId="0FCD2A35" w14:textId="77777777">
      <w:pPr>
        <w:tabs>
          <w:tab w:val="left" w:pos="709"/>
        </w:tabs>
      </w:pPr>
    </w:p>
    <w:p w:rsidR="005C5815" w:rsidP="005C5815" w:rsidRDefault="005C5815" w14:paraId="4CD8E9A7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F600200" w14:textId="0F600200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5815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C58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5815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5815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5815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5815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C5815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581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5815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C5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81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815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815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815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C5815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5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81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052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2019.</izvorni_sadrzaj>
    <derivirana_varijabla naziv="DomainObject.Predmet.DatumIzradeOptuznogAkta_1">31. listopada 2019.</derivirana_varijabla>
  </DomainObject.Predmet.DatumIzradeOptuznogAkta>
  <DomainObject.Predmet.DatumIzradeOptuznogAktaFormated>
    <izvorni_sadrzaj>31.10.2019.</izvorni_sadrzaj>
    <derivirana_varijabla naziv="DomainObject.Predmet.DatumIzradeOptuznogAktaFormated_1">31.10.2019.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2019.</izvorni_sadrzaj>
    <derivirana_varijabla naziv="DomainObject.Predmet.DatumPrimitkaOptuznogAkta_1">31.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St-2704/2019</izvorni_sadrzaj>
    <derivirana_varijabla naziv="DomainObject.Predmet.OznakaBroj_1">St-2704/2019</derivirana_varijabla>
  </DomainObject.Predmet.OznakaBroj>
  <DomainObject.Predmet.OznakaBrojOptuznogAkta>
    <izvorni_sadrzaj>04-06-19-4721</izvorni_sadrzaj>
    <derivirana_varijabla naziv="DomainObject.Predmet.OznakaBrojOptuznogAkta_1">04-06-19-4721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RoboMed d.o.o.</izvorni_sadrzaj>
    <derivirana_varijabla naziv="DomainObject.Predmet.ProtustrankaFormated_1">  RoboMed d.o.o.</derivirana_varijabla>
  </DomainObject.Predmet.ProtustrankaFormated>
  <DomainObject.Predmet.ProtustrankaFormatedOIB>
    <izvorni_sadrzaj>  RoboMed d.o.o., OIB 69761246014</izvorni_sadrzaj>
    <derivirana_varijabla naziv="DomainObject.Predmet.ProtustrankaFormatedOIB_1">  RoboMed d.o.o., OIB 69761246014</derivirana_varijabla>
  </DomainObject.Predmet.ProtustrankaFormatedOIB>
  <DomainObject.Predmet.ProtustrankaFormatedWithAdress>
    <izvorni_sadrzaj> RoboMed d.o.o., Donje Prekrižje 45, 10000 Zagreb</izvorni_sadrzaj>
    <derivirana_varijabla naziv="DomainObject.Predmet.ProtustrankaFormatedWithAdress_1"> RoboMed d.o.o., Donje Prekrižje 45, 10000 Zagreb</derivirana_varijabla>
  </DomainObject.Predmet.ProtustrankaFormatedWithAdress>
  <DomainObject.Predmet.ProtustrankaFormatedWithAdressOIB>
    <izvorni_sadrzaj> RoboMed d.o.o., OIB 69761246014, Donje Prekrižje 45, 10000 Zagreb</izvorni_sadrzaj>
    <derivirana_varijabla naziv="DomainObject.Predmet.ProtustrankaFormatedWithAdressOIB_1"> RoboMed d.o.o., OIB 69761246014, Donje Prekrižje 45, 10000 Zagreb</derivirana_varijabla>
  </DomainObject.Predmet.ProtustrankaFormatedWithAdressOIB>
  <DomainObject.Predmet.ProtustrankaWithAdress>
    <izvorni_sadrzaj>RoboMed d.o.o. Donje Prekrižje 45, 10000 Zagreb</izvorni_sadrzaj>
    <derivirana_varijabla naziv="DomainObject.Predmet.ProtustrankaWithAdress_1">RoboMed d.o.o. Donje Prekrižje 45, 10000 Zagreb</derivirana_varijabla>
  </DomainObject.Predmet.ProtustrankaWithAdress>
  <DomainObject.Predmet.ProtustrankaWithAdressOIB>
    <izvorni_sadrzaj>RoboMed d.o.o., OIB 69761246014, Donje Prekrižje 45, 10000 Zagreb</izvorni_sadrzaj>
    <derivirana_varijabla naziv="DomainObject.Predmet.ProtustrankaWithAdressOIB_1">RoboMed d.o.o., OIB 69761246014, Donje Prekrižje 45, 10000 Zagreb</derivirana_varijabla>
  </DomainObject.Predmet.ProtustrankaWithAdressOIB>
  <DomainObject.Predmet.ProtustrankaNazivFormated>
    <izvorni_sadrzaj>RoboMed d.o.o.</izvorni_sadrzaj>
    <derivirana_varijabla naziv="DomainObject.Predmet.ProtustrankaNazivFormated_1">RoboMed d.o.o.</derivirana_varijabla>
  </DomainObject.Predmet.ProtustrankaNazivFormated>
  <DomainObject.Predmet.ProtustrankaNazivFormatedOIB>
    <izvorni_sadrzaj>RoboMed d.o.o., OIB 69761246014</izvorni_sadrzaj>
    <derivirana_varijabla naziv="DomainObject.Predmet.ProtustrankaNazivFormatedOIB_1">RoboMed d.o.o., OIB 69761246014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RoboMed d.o.o.</item>
    </izvorni_sadrzaj>
    <derivirana_varijabla naziv="DomainObject.Predmet.ProtuStrankaListFormated_1">
      <item>RoboMed d.o.o.</item>
    </derivirana_varijabla>
  </DomainObject.Predmet.ProtuStrankaListFormated>
  <DomainObject.Predmet.ProtuStrankaListFormatedOIB>
    <izvorni_sadrzaj>
      <item>RoboMed d.o.o., OIB 69761246014</item>
    </izvorni_sadrzaj>
    <derivirana_varijabla naziv="DomainObject.Predmet.ProtuStrankaListFormatedOIB_1">
      <item>RoboMed d.o.o., OIB 69761246014</item>
    </derivirana_varijabla>
  </DomainObject.Predmet.ProtuStrankaListFormatedOIB>
  <DomainObject.Predmet.ProtuStrankaListFormatedWithAdress>
    <izvorni_sadrzaj>
      <item>RoboMed d.o.o., Donje Prekrižje 45, 10000 Zagreb</item>
    </izvorni_sadrzaj>
    <derivirana_varijabla naziv="DomainObject.Predmet.ProtuStrankaListFormatedWithAdress_1">
      <item>RoboMed d.o.o., Donje Prekrižje 45, 10000 Zagreb</item>
    </derivirana_varijabla>
  </DomainObject.Predmet.ProtuStrankaListFormatedWithAdress>
  <DomainObject.Predmet.ProtuStrankaListFormatedWithAdressOIB>
    <izvorni_sadrzaj>
      <item>RoboMed d.o.o., OIB 69761246014, Donje Prekrižje 45, 10000 Zagreb</item>
    </izvorni_sadrzaj>
    <derivirana_varijabla naziv="DomainObject.Predmet.ProtuStrankaListFormatedWithAdressOIB_1">
      <item>RoboMed d.o.o., OIB 69761246014, Donje Prekrižje 45, 10000 Zagreb</item>
    </derivirana_varijabla>
  </DomainObject.Predmet.ProtuStrankaListFormatedWithAdressOIB>
  <DomainObject.Predmet.ProtuStrankaListNazivFormated>
    <izvorni_sadrzaj>
      <item>RoboMed d.o.o.</item>
    </izvorni_sadrzaj>
    <derivirana_varijabla naziv="DomainObject.Predmet.ProtuStrankaListNazivFormated_1">
      <item>RoboMed d.o.o.</item>
    </derivirana_varijabla>
  </DomainObject.Predmet.ProtuStrankaListNazivFormated>
  <DomainObject.Predmet.ProtuStrankaListNazivFormatedOIB>
    <izvorni_sadrzaj>
      <item>RoboMed d.o.o., OIB 69761246014</item>
    </izvorni_sadrzaj>
    <derivirana_varijabla naziv="DomainObject.Predmet.ProtuStrankaListNazivFormatedOIB_1">
      <item>RoboMed d.o.o., OIB 69761246014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RoboMed d.o.o.</izvorni_sadrzaj>
    <derivirana_varijabla naziv="DomainObject.Predmet.ProtustrankaIDrugi_1">RoboMed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RoboMed d.o.o., OIB 69761246014, Donje Prekrižje 45, 10000 Zagreb</izvorni_sadrzaj>
    <derivirana_varijabla naziv="DomainObject.Predmet.ProtustrankaIDrugiAdressOIB_1">RoboMed d.o.o., OIB 69761246014, Donje Prekrižje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RoboMed d.o.o.</item>
      <item>Financijska agencija</item>
    </izvorni_sadrzaj>
    <derivirana_varijabla naziv="DomainObject.Predmet.SudioniciListNaziv_1">
      <item>RoboMed d.o.o.</item>
      <item>Financijska agencija</item>
    </derivirana_varijabla>
  </DomainObject.Predmet.SudioniciListNaziv>
  <DomainObject.Predmet.SudioniciListAdressOIB>
    <izvorni_sadrzaj>
      <item>RoboMed d.o.o., OIB 69761246014, Donje Prekrižje 45,10000 Zagreb</item>
      <item>Financijska agencija, OIB 85821130368, TRG SVIBANJSKIH ŽRTAVA 1995. 1,10000 Zagreb</item>
    </izvorni_sadrzaj>
    <derivirana_varijabla naziv="DomainObject.Predmet.SudioniciListAdressOIB_1">
      <item>RoboMed d.o.o., OIB 69761246014, Donje Prekrižje 45,10000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69761246014</item>
      <item>, OIB 85821130368</item>
    </izvorni_sadrzaj>
    <derivirana_varijabla naziv="DomainObject.Predmet.SudioniciListNazivOIB_1">
      <item>, OIB 69761246014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